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D5" w:rsidRPr="00090015" w:rsidRDefault="003A1AD5" w:rsidP="00235D0A">
      <w:pPr>
        <w:spacing w:after="120" w:line="240" w:lineRule="auto"/>
        <w:rPr>
          <w:b/>
          <w:sz w:val="20"/>
          <w:szCs w:val="20"/>
        </w:rPr>
      </w:pPr>
      <w:r w:rsidRPr="00090015">
        <w:rPr>
          <w:b/>
          <w:sz w:val="20"/>
          <w:szCs w:val="20"/>
        </w:rPr>
        <w:t>Acct#                 ___</w:t>
      </w:r>
      <w:r>
        <w:rPr>
          <w:b/>
          <w:sz w:val="20"/>
          <w:szCs w:val="20"/>
        </w:rPr>
        <w:t>______</w:t>
      </w:r>
      <w:r w:rsidRPr="00090015">
        <w:rPr>
          <w:b/>
          <w:sz w:val="20"/>
          <w:szCs w:val="20"/>
        </w:rPr>
        <w:t xml:space="preserve">________                                                                                   </w:t>
      </w:r>
      <w:r>
        <w:rPr>
          <w:b/>
          <w:sz w:val="20"/>
          <w:szCs w:val="20"/>
        </w:rPr>
        <w:t xml:space="preserve"> </w:t>
      </w:r>
      <w:r w:rsidRPr="00090015">
        <w:rPr>
          <w:b/>
          <w:sz w:val="20"/>
          <w:szCs w:val="20"/>
        </w:rPr>
        <w:t xml:space="preserve"> Emp#_________________</w:t>
      </w:r>
      <w:r>
        <w:rPr>
          <w:b/>
          <w:sz w:val="20"/>
          <w:szCs w:val="20"/>
        </w:rPr>
        <w:t xml:space="preserve"> </w:t>
      </w:r>
    </w:p>
    <w:p w:rsidR="003A1AD5" w:rsidRPr="00090015" w:rsidRDefault="003A1AD5" w:rsidP="00235D0A">
      <w:pPr>
        <w:spacing w:after="120" w:line="240" w:lineRule="auto"/>
        <w:rPr>
          <w:b/>
          <w:sz w:val="20"/>
          <w:szCs w:val="20"/>
        </w:rPr>
      </w:pPr>
      <w:r w:rsidRPr="00090015">
        <w:rPr>
          <w:b/>
          <w:sz w:val="20"/>
          <w:szCs w:val="20"/>
        </w:rPr>
        <w:t>Order#              _________________                                                                                      Date_________________</w:t>
      </w:r>
    </w:p>
    <w:p w:rsidR="003A1AD5" w:rsidRDefault="003A1AD5" w:rsidP="00931EE5">
      <w:pPr>
        <w:tabs>
          <w:tab w:val="center" w:pos="5688"/>
          <w:tab w:val="left" w:pos="8070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Post Shoot Scan RETAKE</w:t>
      </w:r>
      <w:r w:rsidRPr="00090015">
        <w:rPr>
          <w:b/>
          <w:sz w:val="24"/>
          <w:szCs w:val="24"/>
        </w:rPr>
        <w:t xml:space="preserve"> Package Order</w:t>
      </w:r>
      <w:r>
        <w:rPr>
          <w:b/>
          <w:sz w:val="24"/>
          <w:szCs w:val="24"/>
        </w:rPr>
        <w:tab/>
      </w:r>
    </w:p>
    <w:p w:rsidR="003A1AD5" w:rsidRPr="00931EE5" w:rsidRDefault="003A1AD5" w:rsidP="00931EE5">
      <w:pPr>
        <w:spacing w:after="0"/>
        <w:jc w:val="center"/>
        <w:rPr>
          <w:sz w:val="18"/>
          <w:szCs w:val="18"/>
        </w:rPr>
      </w:pPr>
      <w:r w:rsidRPr="00521172">
        <w:rPr>
          <w:sz w:val="18"/>
          <w:szCs w:val="18"/>
        </w:rPr>
        <w:t xml:space="preserve">THE </w:t>
      </w:r>
      <w:r w:rsidRPr="00521172">
        <w:rPr>
          <w:i/>
          <w:sz w:val="18"/>
          <w:szCs w:val="18"/>
        </w:rPr>
        <w:t>WHY</w:t>
      </w:r>
      <w:r w:rsidRPr="00521172">
        <w:rPr>
          <w:sz w:val="18"/>
          <w:szCs w:val="18"/>
        </w:rPr>
        <w:t xml:space="preserve">: The purpose of retake day is to photograph those who were absent or not enrolled during the original picture day and to </w:t>
      </w:r>
      <w:r>
        <w:rPr>
          <w:sz w:val="18"/>
          <w:szCs w:val="18"/>
        </w:rPr>
        <w:t>rephotograph subjects who were not satisfied with their original photo.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Verify required contents of shoot packet are enclosed</w:t>
      </w:r>
    </w:p>
    <w:p w:rsidR="003A1AD5" w:rsidRPr="001A6DE8" w:rsidRDefault="003A1AD5" w:rsidP="00D82155">
      <w:pPr>
        <w:pStyle w:val="ListParagraph"/>
        <w:numPr>
          <w:ilvl w:val="1"/>
          <w:numId w:val="21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Camera cards or order forms with Subject ID labels</w:t>
      </w:r>
    </w:p>
    <w:p w:rsidR="003A1AD5" w:rsidRPr="001A6DE8" w:rsidRDefault="003A1AD5" w:rsidP="00D82155">
      <w:pPr>
        <w:pStyle w:val="ListParagraph"/>
        <w:numPr>
          <w:ilvl w:val="1"/>
          <w:numId w:val="21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Hard Drive with cord - Make sure project name matches on shoot packet, hard drive and camera cards</w:t>
      </w:r>
    </w:p>
    <w:p w:rsidR="003A1AD5" w:rsidRPr="001A6DE8" w:rsidRDefault="003A1AD5" w:rsidP="00D82155">
      <w:pPr>
        <w:pStyle w:val="ListParagraph"/>
        <w:numPr>
          <w:ilvl w:val="1"/>
          <w:numId w:val="21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OES Order form(s)</w:t>
      </w:r>
    </w:p>
    <w:p w:rsidR="003A1AD5" w:rsidRPr="001A6DE8" w:rsidRDefault="003A1AD5" w:rsidP="00D82155">
      <w:pPr>
        <w:pStyle w:val="ListParagraph"/>
        <w:numPr>
          <w:ilvl w:val="1"/>
          <w:numId w:val="21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If any of these items are missing, you cannot continue – see OES Customer Service Rep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Pull project folder from file cabinet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Copy contents of hard drive to HiRes Archive location (create folder for acct if needed)</w:t>
      </w:r>
    </w:p>
    <w:p w:rsidR="003A1AD5" w:rsidRPr="001A6DE8" w:rsidRDefault="003A1AD5" w:rsidP="00D82155">
      <w:pPr>
        <w:pStyle w:val="ListParagraph"/>
        <w:numPr>
          <w:ilvl w:val="1"/>
          <w:numId w:val="22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Verify # of files copied match # of files on hard drive</w:t>
      </w:r>
    </w:p>
    <w:p w:rsidR="003A1AD5" w:rsidRPr="001A6DE8" w:rsidRDefault="003A1AD5" w:rsidP="00D82155">
      <w:pPr>
        <w:pStyle w:val="ListParagraph"/>
        <w:numPr>
          <w:ilvl w:val="1"/>
          <w:numId w:val="22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Copy that same folder of images into your Working Images folder – verify # of files copied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Open project in hhschools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Import Images</w:t>
      </w:r>
    </w:p>
    <w:p w:rsidR="003A1AD5" w:rsidRPr="001A6DE8" w:rsidRDefault="003A1AD5" w:rsidP="00D82155">
      <w:pPr>
        <w:pStyle w:val="ListParagraph"/>
        <w:numPr>
          <w:ilvl w:val="1"/>
          <w:numId w:val="25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If customer named image folders with 4 or less characters, use customer folder names as camera names</w:t>
      </w:r>
    </w:p>
    <w:p w:rsidR="003A1AD5" w:rsidRPr="001A6DE8" w:rsidRDefault="003A1AD5" w:rsidP="00D82155">
      <w:pPr>
        <w:pStyle w:val="ListParagraph"/>
        <w:numPr>
          <w:ilvl w:val="2"/>
          <w:numId w:val="24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Otherwise, name cameras “R1C1”, “R1C2”, “R2C1” etc. (retake day one camera one…)</w:t>
      </w:r>
    </w:p>
    <w:p w:rsidR="003A1AD5" w:rsidRPr="001A6DE8" w:rsidRDefault="003A1AD5" w:rsidP="00D82155">
      <w:pPr>
        <w:pStyle w:val="ListParagraph"/>
        <w:numPr>
          <w:ilvl w:val="2"/>
          <w:numId w:val="24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Verify the number of images imported matches the number of images in the Working Images Folder</w:t>
      </w:r>
    </w:p>
    <w:tbl>
      <w:tblPr>
        <w:tblpPr w:leftFromText="180" w:rightFromText="180" w:vertAnchor="text" w:horzAnchor="page" w:tblpX="7915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0"/>
      </w:tblGrid>
      <w:tr w:rsidR="003A1AD5" w:rsidRPr="001A6DE8" w:rsidTr="00C87A67">
        <w:trPr>
          <w:trHeight w:val="1800"/>
        </w:trPr>
        <w:tc>
          <w:tcPr>
            <w:tcW w:w="3300" w:type="dxa"/>
          </w:tcPr>
          <w:p w:rsidR="003A1AD5" w:rsidRPr="001A6DE8" w:rsidRDefault="003A1AD5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1A6DE8">
              <w:rPr>
                <w:sz w:val="18"/>
                <w:szCs w:val="18"/>
              </w:rPr>
              <w:t>Cameras Imported</w:t>
            </w:r>
          </w:p>
          <w:p w:rsidR="003A1AD5" w:rsidRPr="001A6DE8" w:rsidRDefault="003A1AD5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1A6DE8">
              <w:rPr>
                <w:sz w:val="18"/>
                <w:szCs w:val="18"/>
              </w:rPr>
              <w:t>_______          _______</w:t>
            </w:r>
          </w:p>
          <w:p w:rsidR="003A1AD5" w:rsidRPr="001A6DE8" w:rsidRDefault="003A1AD5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1A6DE8">
              <w:rPr>
                <w:sz w:val="18"/>
                <w:szCs w:val="18"/>
              </w:rPr>
              <w:t>_______          _______</w:t>
            </w:r>
          </w:p>
          <w:p w:rsidR="003A1AD5" w:rsidRPr="001A6DE8" w:rsidRDefault="003A1AD5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1A6DE8">
              <w:rPr>
                <w:sz w:val="18"/>
                <w:szCs w:val="18"/>
              </w:rPr>
              <w:t>_______          _______</w:t>
            </w:r>
          </w:p>
          <w:p w:rsidR="003A1AD5" w:rsidRPr="001A6DE8" w:rsidRDefault="003A1AD5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1A6DE8">
              <w:rPr>
                <w:sz w:val="18"/>
                <w:szCs w:val="18"/>
              </w:rPr>
              <w:t>_______          _______</w:t>
            </w:r>
          </w:p>
        </w:tc>
      </w:tr>
    </w:tbl>
    <w:p w:rsidR="003A1AD5" w:rsidRPr="008019FD" w:rsidRDefault="003A1AD5" w:rsidP="001A6DE8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980875">
        <w:rPr>
          <w:sz w:val="18"/>
          <w:szCs w:val="18"/>
        </w:rPr>
        <w:t xml:space="preserve">Record total # of images </w:t>
      </w:r>
      <w:r>
        <w:rPr>
          <w:sz w:val="18"/>
          <w:szCs w:val="18"/>
        </w:rPr>
        <w:t xml:space="preserve">from import(s)  at the </w:t>
      </w:r>
      <w:r w:rsidRPr="00980875">
        <w:rPr>
          <w:sz w:val="18"/>
          <w:szCs w:val="18"/>
        </w:rPr>
        <w:t>bottom of this page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Rotate images (if needed) – delete slates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Create hires backup of project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Filter to one camera</w:t>
      </w:r>
    </w:p>
    <w:p w:rsidR="003A1AD5" w:rsidRPr="001A6DE8" w:rsidRDefault="003A1AD5" w:rsidP="00D82155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Scan packages (and backgrounds if applicable) in the Match</w:t>
      </w:r>
      <w:r>
        <w:rPr>
          <w:sz w:val="18"/>
          <w:szCs w:val="18"/>
        </w:rPr>
        <w:t xml:space="preserve"> Data</w:t>
      </w:r>
      <w:r w:rsidRPr="001A6DE8">
        <w:rPr>
          <w:sz w:val="18"/>
          <w:szCs w:val="18"/>
        </w:rPr>
        <w:t xml:space="preserve"> screen using the a wedge scanner</w:t>
      </w:r>
    </w:p>
    <w:p w:rsidR="003A1AD5" w:rsidRPr="001A6DE8" w:rsidRDefault="003A1AD5" w:rsidP="004F41FF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If multiple images per subject, scan their package(s) and background for as many images of that subject</w:t>
      </w:r>
    </w:p>
    <w:p w:rsidR="003A1AD5" w:rsidRPr="001A6DE8" w:rsidRDefault="003A1AD5" w:rsidP="00D82155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 xml:space="preserve">Filter to next camera and </w:t>
      </w:r>
      <w:r>
        <w:rPr>
          <w:sz w:val="18"/>
          <w:szCs w:val="18"/>
        </w:rPr>
        <w:t xml:space="preserve">repeat </w:t>
      </w:r>
    </w:p>
    <w:p w:rsidR="003A1AD5" w:rsidRPr="001A6DE8" w:rsidRDefault="003A1AD5" w:rsidP="00D82155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Repeat until all images have been matched to data</w:t>
      </w:r>
    </w:p>
    <w:p w:rsidR="003A1AD5" w:rsidRPr="001A6DE8" w:rsidRDefault="003A1AD5" w:rsidP="004F41FF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Cull to Subject ID contains at least 1 image</w:t>
      </w:r>
    </w:p>
    <w:p w:rsidR="003A1AD5" w:rsidRPr="001A6DE8" w:rsidRDefault="003A1AD5" w:rsidP="00057DE2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Edit to one image per subject</w:t>
      </w:r>
    </w:p>
    <w:p w:rsidR="003A1AD5" w:rsidRPr="001A6DE8" w:rsidRDefault="003A1AD5" w:rsidP="00057DE2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Watch for blinks, out of focus, etc. and make notes on checklist for Project Report Card</w:t>
      </w:r>
    </w:p>
    <w:p w:rsidR="003A1AD5" w:rsidRPr="001A6DE8" w:rsidRDefault="003A1AD5" w:rsidP="000A3875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If there are group images, remove KO, if applicable.</w:t>
      </w:r>
    </w:p>
    <w:p w:rsidR="003A1AD5" w:rsidRPr="001A6DE8" w:rsidRDefault="003A1AD5" w:rsidP="00571B1C">
      <w:pPr>
        <w:pStyle w:val="ListParagraph"/>
        <w:numPr>
          <w:ilvl w:val="0"/>
          <w:numId w:val="3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 xml:space="preserve">Input/correct data from salmon cards </w:t>
      </w:r>
      <w:r w:rsidRPr="001A6DE8">
        <w:rPr>
          <w:b/>
          <w:sz w:val="18"/>
          <w:szCs w:val="18"/>
        </w:rPr>
        <w:t>(double check every salmon card in the match data screen to see if this student is already in the data)</w:t>
      </w:r>
    </w:p>
    <w:p w:rsidR="003A1AD5" w:rsidRPr="001A6DE8" w:rsidRDefault="003A1AD5" w:rsidP="00571B1C">
      <w:pPr>
        <w:pStyle w:val="ListParagraph"/>
        <w:rPr>
          <w:b/>
          <w:sz w:val="18"/>
          <w:szCs w:val="18"/>
        </w:rPr>
      </w:pPr>
      <w:r w:rsidRPr="001A6DE8">
        <w:rPr>
          <w:b/>
          <w:sz w:val="18"/>
          <w:szCs w:val="18"/>
          <w:u w:val="single"/>
        </w:rPr>
        <w:t>IMPORTANT NOTES for RETAKES:</w:t>
      </w:r>
    </w:p>
    <w:p w:rsidR="003A1AD5" w:rsidRPr="001A6DE8" w:rsidRDefault="003A1AD5" w:rsidP="00571B1C">
      <w:pPr>
        <w:pStyle w:val="ListParagraph"/>
        <w:numPr>
          <w:ilvl w:val="0"/>
          <w:numId w:val="33"/>
        </w:numPr>
        <w:ind w:left="1440"/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 xml:space="preserve">If the word RETAKE on a camera card is circled, it indicates that subject has already been photographed. Pull the package history and the corresponding background/style (if applicable) to the new image(s) and delete the old image(s). </w:t>
      </w:r>
    </w:p>
    <w:p w:rsidR="003A1AD5" w:rsidRPr="001A6DE8" w:rsidRDefault="003A1AD5" w:rsidP="00571B1C">
      <w:pPr>
        <w:pStyle w:val="ListParagraph"/>
        <w:numPr>
          <w:ilvl w:val="0"/>
          <w:numId w:val="33"/>
        </w:numPr>
        <w:ind w:left="1440"/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If a package insert is received in the camera card stack, treat the same as you would if it was a camera card with RETAKE circled.</w:t>
      </w:r>
    </w:p>
    <w:p w:rsidR="003A1AD5" w:rsidRPr="001A6DE8" w:rsidRDefault="003A1AD5" w:rsidP="0025003F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Filter to all cameras. Filter to subject ID has at least 2 images</w:t>
      </w:r>
    </w:p>
    <w:p w:rsidR="003A1AD5" w:rsidRDefault="003A1AD5" w:rsidP="0025003F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change sort to: sort 1=subject ID, sort 2= order taken</w:t>
      </w:r>
    </w:p>
    <w:p w:rsidR="003A1AD5" w:rsidRPr="0091346D" w:rsidRDefault="003A1AD5" w:rsidP="006E56D5">
      <w:pPr>
        <w:pStyle w:val="ListParagraph"/>
        <w:numPr>
          <w:ilvl w:val="1"/>
          <w:numId w:val="27"/>
        </w:numPr>
        <w:rPr>
          <w:b/>
          <w:sz w:val="17"/>
          <w:szCs w:val="17"/>
        </w:rPr>
      </w:pPr>
      <w:r>
        <w:rPr>
          <w:b/>
          <w:sz w:val="17"/>
          <w:szCs w:val="17"/>
        </w:rPr>
        <w:t>Copy package history from original day to retake day image’s packages</w:t>
      </w:r>
    </w:p>
    <w:p w:rsidR="003A1AD5" w:rsidRPr="001A6DE8" w:rsidRDefault="003A1AD5" w:rsidP="0025003F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Move the image from original picture day to the recycling bin</w:t>
      </w:r>
    </w:p>
    <w:p w:rsidR="003A1AD5" w:rsidRPr="001A6DE8" w:rsidRDefault="003A1AD5" w:rsidP="0025003F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>Change sort back to: sort 1=camera, sort 2=order taken</w:t>
      </w:r>
    </w:p>
    <w:p w:rsidR="003A1AD5" w:rsidRPr="001A6DE8" w:rsidRDefault="003A1AD5" w:rsidP="0025003F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Create groups/group associations if group project</w:t>
      </w:r>
    </w:p>
    <w:p w:rsidR="003A1AD5" w:rsidRPr="001A6DE8" w:rsidRDefault="003A1AD5" w:rsidP="00090015">
      <w:pPr>
        <w:pStyle w:val="ListParagraph"/>
        <w:numPr>
          <w:ilvl w:val="1"/>
          <w:numId w:val="28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Record total # of groups (bottom of this page)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Enter late orders from order form</w:t>
      </w:r>
    </w:p>
    <w:p w:rsidR="003A1AD5" w:rsidRPr="001A6DE8" w:rsidRDefault="003A1AD5" w:rsidP="00571B1C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 xml:space="preserve">IF PROVIDED, Using the </w:t>
      </w:r>
      <w:r w:rsidRPr="001A6DE8">
        <w:rPr>
          <w:b/>
          <w:sz w:val="18"/>
          <w:szCs w:val="18"/>
        </w:rPr>
        <w:t>Package Order Imports</w:t>
      </w:r>
      <w:r w:rsidRPr="001A6DE8">
        <w:rPr>
          <w:sz w:val="18"/>
          <w:szCs w:val="18"/>
        </w:rPr>
        <w:t xml:space="preserve"> &gt; “</w:t>
      </w:r>
      <w:r w:rsidRPr="001A6DE8">
        <w:rPr>
          <w:b/>
          <w:sz w:val="18"/>
          <w:szCs w:val="18"/>
        </w:rPr>
        <w:t>HHIH PREPAY v2 Export File</w:t>
      </w:r>
      <w:r w:rsidRPr="001A6DE8">
        <w:rPr>
          <w:sz w:val="18"/>
          <w:szCs w:val="18"/>
        </w:rPr>
        <w:t>”, import the online orders</w:t>
      </w:r>
    </w:p>
    <w:p w:rsidR="003A1AD5" w:rsidRPr="001A6DE8" w:rsidRDefault="003A1AD5" w:rsidP="0023433D">
      <w:pPr>
        <w:pStyle w:val="ListParagraph"/>
        <w:numPr>
          <w:ilvl w:val="1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Record total # of subjects in this report at bottom of page</w:t>
      </w:r>
    </w:p>
    <w:p w:rsidR="003A1AD5" w:rsidRPr="001A6DE8" w:rsidRDefault="003A1AD5" w:rsidP="000A3875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HighRes preload images</w:t>
      </w:r>
    </w:p>
    <w:p w:rsidR="003A1AD5" w:rsidRPr="001A6DE8" w:rsidRDefault="003A1AD5" w:rsidP="00AD446A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Setup Product Graphics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Crop per order form instructions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Check customer order form for “No Buy” info – add no print packages if needed</w:t>
      </w:r>
    </w:p>
    <w:p w:rsidR="003A1AD5" w:rsidRPr="001A6DE8" w:rsidRDefault="003A1AD5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Make sure data has been populated for all subjects in fields like SchoolName, Year, etc.</w:t>
      </w:r>
    </w:p>
    <w:p w:rsidR="003A1AD5" w:rsidRPr="001A6DE8" w:rsidRDefault="003A1AD5" w:rsidP="00571B1C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Filter to just the images being ordered from. Packages : Is not blank</w:t>
      </w:r>
    </w:p>
    <w:p w:rsidR="003A1AD5" w:rsidRPr="001A6DE8" w:rsidRDefault="003A1AD5" w:rsidP="00D82155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 xml:space="preserve">Submit order per order form </w:t>
      </w:r>
    </w:p>
    <w:p w:rsidR="003A1AD5" w:rsidRPr="001A6DE8" w:rsidRDefault="003A1AD5" w:rsidP="00571B1C">
      <w:pPr>
        <w:pStyle w:val="ListParagraph"/>
        <w:numPr>
          <w:ilvl w:val="1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Charge eZmatch X number of images below and any other fees listed below (if applicable)</w:t>
      </w:r>
    </w:p>
    <w:p w:rsidR="003A1AD5" w:rsidRPr="001A6DE8" w:rsidRDefault="003A1AD5" w:rsidP="00571B1C">
      <w:pPr>
        <w:pStyle w:val="ListParagraph"/>
        <w:numPr>
          <w:ilvl w:val="1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Check</w:t>
      </w:r>
      <w:r w:rsidRPr="001A6DE8">
        <w:rPr>
          <w:b/>
          <w:sz w:val="18"/>
          <w:szCs w:val="18"/>
        </w:rPr>
        <w:t xml:space="preserve"> Return Items box. (Not Applicable if studio requested drop shipping)</w:t>
      </w:r>
    </w:p>
    <w:p w:rsidR="003A1AD5" w:rsidRPr="001A6DE8" w:rsidRDefault="003A1AD5" w:rsidP="000940F7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Move zip file from Created Orders to GenesisLocalInputQueue</w:t>
      </w:r>
    </w:p>
    <w:p w:rsidR="003A1AD5" w:rsidRPr="001A6DE8" w:rsidRDefault="003A1AD5" w:rsidP="00571B1C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Delete old HHSchools low res backup and data files from this project’s FTP folder.</w:t>
      </w:r>
    </w:p>
    <w:p w:rsidR="003A1AD5" w:rsidRDefault="003A1AD5" w:rsidP="00571B1C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Create new csv export of project data AND export of subjects not photographed</w:t>
      </w:r>
    </w:p>
    <w:p w:rsidR="003A1AD5" w:rsidRDefault="003A1AD5" w:rsidP="00EE11E5">
      <w:pPr>
        <w:pStyle w:val="ListParagraph"/>
        <w:numPr>
          <w:ilvl w:val="1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Name as follows: &lt;Acct #&gt; &lt;Season&gt; &lt;Schoolname&gt; &lt;Data or Subjects not Photographed&gt; Take 1</w:t>
      </w:r>
    </w:p>
    <w:p w:rsidR="003A1AD5" w:rsidRPr="001A6DE8" w:rsidRDefault="003A1AD5" w:rsidP="00571B1C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 xml:space="preserve">Create new lowres backup, then place both CSVs and backup in customer’s FTP </w:t>
      </w:r>
    </w:p>
    <w:p w:rsidR="003A1AD5" w:rsidRPr="001A6DE8" w:rsidRDefault="003A1AD5" w:rsidP="00363D18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 xml:space="preserve">Complete “Project Report Card” – a copy will be </w:t>
      </w:r>
      <w:r>
        <w:rPr>
          <w:sz w:val="18"/>
          <w:szCs w:val="18"/>
        </w:rPr>
        <w:t>emailed to you</w:t>
      </w:r>
    </w:p>
    <w:p w:rsidR="003A1AD5" w:rsidRPr="001A6DE8" w:rsidRDefault="003A1AD5" w:rsidP="00B96D46">
      <w:pPr>
        <w:pStyle w:val="ListParagraph"/>
        <w:numPr>
          <w:ilvl w:val="1"/>
          <w:numId w:val="20"/>
        </w:numPr>
        <w:rPr>
          <w:b/>
          <w:sz w:val="18"/>
          <w:szCs w:val="18"/>
        </w:rPr>
      </w:pPr>
      <w:r w:rsidRPr="001A6DE8">
        <w:rPr>
          <w:b/>
          <w:sz w:val="18"/>
          <w:szCs w:val="18"/>
        </w:rPr>
        <w:t xml:space="preserve">List all subjects not matched in HHIH import on the report card </w:t>
      </w:r>
      <w:bookmarkStart w:id="0" w:name="_GoBack"/>
      <w:bookmarkEnd w:id="0"/>
    </w:p>
    <w:p w:rsidR="003A1AD5" w:rsidRPr="001A6DE8" w:rsidRDefault="003A1AD5" w:rsidP="00571B1C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Staple the order form, report card and any supporting emails or documents to keep in the folder</w:t>
      </w:r>
    </w:p>
    <w:p w:rsidR="003A1AD5" w:rsidRPr="001A6DE8" w:rsidRDefault="003A1AD5" w:rsidP="004147A6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Print label for return items, and put customer originals in envelope</w:t>
      </w:r>
    </w:p>
    <w:p w:rsidR="003A1AD5" w:rsidRDefault="003A1AD5" w:rsidP="004147A6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Delete project folder from Working Images</w:t>
      </w:r>
    </w:p>
    <w:p w:rsidR="003A1AD5" w:rsidRPr="00E713CA" w:rsidRDefault="003A1AD5" w:rsidP="00E713CA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1A6DE8">
        <w:rPr>
          <w:sz w:val="18"/>
          <w:szCs w:val="18"/>
        </w:rPr>
        <w:t>Delete images from hard drive and remove label</w:t>
      </w:r>
    </w:p>
    <w:p w:rsidR="003A1AD5" w:rsidRPr="001A6DE8" w:rsidRDefault="003A1AD5" w:rsidP="004147A6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1A6DE8">
        <w:rPr>
          <w:sz w:val="18"/>
          <w:szCs w:val="18"/>
        </w:rPr>
        <w:t>File project folder and return shoot packet to stock</w:t>
      </w:r>
    </w:p>
    <w:p w:rsidR="003A1AD5" w:rsidRPr="001A6DE8" w:rsidRDefault="003A1AD5" w:rsidP="003F1213">
      <w:pPr>
        <w:pStyle w:val="ListParagraph"/>
        <w:ind w:left="360"/>
        <w:rPr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.5pt;margin-top:45pt;width:391.45pt;height:86.25pt;z-index:251658240" stroked="f">
            <v:textbox>
              <w:txbxContent>
                <w:p w:rsidR="003A1AD5" w:rsidRPr="00792FB8" w:rsidRDefault="003A1AD5" w:rsidP="00090015">
                  <w:pPr>
                    <w:spacing w:after="0" w:line="360" w:lineRule="auto"/>
                    <w:rPr>
                      <w:sz w:val="18"/>
                      <w:szCs w:val="18"/>
                    </w:rPr>
                  </w:pPr>
                  <w:r w:rsidRPr="00792FB8">
                    <w:rPr>
                      <w:sz w:val="18"/>
                      <w:szCs w:val="18"/>
                    </w:rPr>
                    <w:t>____________</w:t>
                  </w: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792FB8">
                    <w:rPr>
                      <w:sz w:val="18"/>
                      <w:szCs w:val="18"/>
                    </w:rPr>
                    <w:t xml:space="preserve"># of images  </w:t>
                  </w:r>
                  <w:r>
                    <w:rPr>
                      <w:sz w:val="18"/>
                      <w:szCs w:val="18"/>
                    </w:rPr>
                    <w:t>(pre edit)</w:t>
                  </w:r>
                </w:p>
                <w:p w:rsidR="003A1AD5" w:rsidRDefault="003A1AD5" w:rsidP="00090015">
                  <w:pPr>
                    <w:spacing w:after="0" w:line="360" w:lineRule="auto"/>
                    <w:rPr>
                      <w:sz w:val="18"/>
                      <w:szCs w:val="18"/>
                    </w:rPr>
                  </w:pPr>
                  <w:r w:rsidRPr="00792FB8">
                    <w:rPr>
                      <w:sz w:val="18"/>
                      <w:szCs w:val="18"/>
                    </w:rPr>
                    <w:t>____________</w:t>
                  </w: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792FB8">
                    <w:rPr>
                      <w:sz w:val="18"/>
                      <w:szCs w:val="18"/>
                    </w:rPr>
                    <w:t xml:space="preserve"># of groups  </w:t>
                  </w:r>
                </w:p>
                <w:p w:rsidR="003A1AD5" w:rsidRDefault="003A1AD5" w:rsidP="00090015">
                  <w:pPr>
                    <w:spacing w:after="0" w:line="36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____________   min. Custom project services – Reason for charges ________________________ </w:t>
                  </w:r>
                </w:p>
                <w:p w:rsidR="003A1AD5" w:rsidRPr="00792FB8" w:rsidRDefault="003A1AD5" w:rsidP="00090015">
                  <w:pPr>
                    <w:spacing w:after="0" w:line="36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   # of subjects in online order report</w:t>
                  </w:r>
                </w:p>
              </w:txbxContent>
            </v:textbox>
          </v:shape>
        </w:pict>
      </w:r>
    </w:p>
    <w:sectPr w:rsidR="003A1AD5" w:rsidRPr="001A6DE8" w:rsidSect="003C4F46">
      <w:pgSz w:w="12240" w:h="15840"/>
      <w:pgMar w:top="270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CC1"/>
    <w:multiLevelType w:val="hybridMultilevel"/>
    <w:tmpl w:val="E1760EF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21495"/>
    <w:multiLevelType w:val="hybridMultilevel"/>
    <w:tmpl w:val="8E92FC5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37C1E"/>
    <w:multiLevelType w:val="hybridMultilevel"/>
    <w:tmpl w:val="C17EA29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2781A"/>
    <w:multiLevelType w:val="hybridMultilevel"/>
    <w:tmpl w:val="845418B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B6038"/>
    <w:multiLevelType w:val="hybridMultilevel"/>
    <w:tmpl w:val="FB2426A2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D0E99"/>
    <w:multiLevelType w:val="hybridMultilevel"/>
    <w:tmpl w:val="5AD4DA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984B44"/>
    <w:multiLevelType w:val="hybridMultilevel"/>
    <w:tmpl w:val="5ABA1A4C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D75C2"/>
    <w:multiLevelType w:val="hybridMultilevel"/>
    <w:tmpl w:val="D49051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D3466"/>
    <w:multiLevelType w:val="hybridMultilevel"/>
    <w:tmpl w:val="E8082F0E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B5394B"/>
    <w:multiLevelType w:val="hybridMultilevel"/>
    <w:tmpl w:val="75B2BE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0422A"/>
    <w:multiLevelType w:val="hybridMultilevel"/>
    <w:tmpl w:val="ED34792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A6B55"/>
    <w:multiLevelType w:val="hybridMultilevel"/>
    <w:tmpl w:val="AE56BF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63278"/>
    <w:multiLevelType w:val="hybridMultilevel"/>
    <w:tmpl w:val="D938C07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194156"/>
    <w:multiLevelType w:val="hybridMultilevel"/>
    <w:tmpl w:val="879A8B6E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C287E"/>
    <w:multiLevelType w:val="hybridMultilevel"/>
    <w:tmpl w:val="492EE4F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DA11C22"/>
    <w:multiLevelType w:val="hybridMultilevel"/>
    <w:tmpl w:val="019AB9D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56028A"/>
    <w:multiLevelType w:val="hybridMultilevel"/>
    <w:tmpl w:val="5498E312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32663"/>
    <w:multiLevelType w:val="hybridMultilevel"/>
    <w:tmpl w:val="6A18A5EA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C5FEB"/>
    <w:multiLevelType w:val="hybridMultilevel"/>
    <w:tmpl w:val="11F2C29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47C8E"/>
    <w:multiLevelType w:val="hybridMultilevel"/>
    <w:tmpl w:val="B0FE91A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B4757"/>
    <w:multiLevelType w:val="hybridMultilevel"/>
    <w:tmpl w:val="1D0A8B4C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996298"/>
    <w:multiLevelType w:val="hybridMultilevel"/>
    <w:tmpl w:val="550C0F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E49BC"/>
    <w:multiLevelType w:val="hybridMultilevel"/>
    <w:tmpl w:val="C758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EF4C2F"/>
    <w:multiLevelType w:val="hybridMultilevel"/>
    <w:tmpl w:val="E744AE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65629"/>
    <w:multiLevelType w:val="hybridMultilevel"/>
    <w:tmpl w:val="718A4412"/>
    <w:lvl w:ilvl="0" w:tplc="5EF2DB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6B5AB8"/>
    <w:multiLevelType w:val="hybridMultilevel"/>
    <w:tmpl w:val="26B68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E6E0C"/>
    <w:multiLevelType w:val="hybridMultilevel"/>
    <w:tmpl w:val="8EB65492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7A423FE"/>
    <w:multiLevelType w:val="hybridMultilevel"/>
    <w:tmpl w:val="7FD8EDE6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8EE0C36"/>
    <w:multiLevelType w:val="hybridMultilevel"/>
    <w:tmpl w:val="CE424AB2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6C3A57"/>
    <w:multiLevelType w:val="hybridMultilevel"/>
    <w:tmpl w:val="90E4DDF0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795BED"/>
    <w:multiLevelType w:val="hybridMultilevel"/>
    <w:tmpl w:val="C0C866C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BD15DF"/>
    <w:multiLevelType w:val="hybridMultilevel"/>
    <w:tmpl w:val="7890B16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E089C8E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25"/>
  </w:num>
  <w:num w:numId="5">
    <w:abstractNumId w:val="9"/>
  </w:num>
  <w:num w:numId="6">
    <w:abstractNumId w:val="19"/>
  </w:num>
  <w:num w:numId="7">
    <w:abstractNumId w:val="18"/>
  </w:num>
  <w:num w:numId="8">
    <w:abstractNumId w:val="30"/>
  </w:num>
  <w:num w:numId="9">
    <w:abstractNumId w:val="1"/>
  </w:num>
  <w:num w:numId="10">
    <w:abstractNumId w:val="3"/>
  </w:num>
  <w:num w:numId="11">
    <w:abstractNumId w:val="7"/>
  </w:num>
  <w:num w:numId="12">
    <w:abstractNumId w:val="29"/>
  </w:num>
  <w:num w:numId="13">
    <w:abstractNumId w:val="20"/>
  </w:num>
  <w:num w:numId="14">
    <w:abstractNumId w:val="2"/>
  </w:num>
  <w:num w:numId="15">
    <w:abstractNumId w:val="23"/>
  </w:num>
  <w:num w:numId="16">
    <w:abstractNumId w:val="6"/>
  </w:num>
  <w:num w:numId="17">
    <w:abstractNumId w:val="4"/>
  </w:num>
  <w:num w:numId="18">
    <w:abstractNumId w:val="27"/>
  </w:num>
  <w:num w:numId="19">
    <w:abstractNumId w:val="24"/>
  </w:num>
  <w:num w:numId="20">
    <w:abstractNumId w:val="28"/>
  </w:num>
  <w:num w:numId="21">
    <w:abstractNumId w:val="8"/>
  </w:num>
  <w:num w:numId="22">
    <w:abstractNumId w:val="15"/>
  </w:num>
  <w:num w:numId="23">
    <w:abstractNumId w:val="10"/>
  </w:num>
  <w:num w:numId="24">
    <w:abstractNumId w:val="16"/>
  </w:num>
  <w:num w:numId="25">
    <w:abstractNumId w:val="21"/>
  </w:num>
  <w:num w:numId="26">
    <w:abstractNumId w:val="5"/>
  </w:num>
  <w:num w:numId="27">
    <w:abstractNumId w:val="13"/>
  </w:num>
  <w:num w:numId="28">
    <w:abstractNumId w:val="0"/>
  </w:num>
  <w:num w:numId="29">
    <w:abstractNumId w:val="12"/>
  </w:num>
  <w:num w:numId="30">
    <w:abstractNumId w:val="31"/>
  </w:num>
  <w:num w:numId="31">
    <w:abstractNumId w:val="31"/>
  </w:num>
  <w:num w:numId="32">
    <w:abstractNumId w:val="31"/>
  </w:num>
  <w:num w:numId="33">
    <w:abstractNumId w:val="14"/>
  </w:num>
  <w:num w:numId="34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FEE"/>
    <w:rsid w:val="00040850"/>
    <w:rsid w:val="00057DE2"/>
    <w:rsid w:val="00057F0D"/>
    <w:rsid w:val="00090015"/>
    <w:rsid w:val="000919F9"/>
    <w:rsid w:val="000940F7"/>
    <w:rsid w:val="000A28DD"/>
    <w:rsid w:val="000A3875"/>
    <w:rsid w:val="000B3328"/>
    <w:rsid w:val="000D5A5F"/>
    <w:rsid w:val="000D5B47"/>
    <w:rsid w:val="000D718C"/>
    <w:rsid w:val="000F1ECA"/>
    <w:rsid w:val="00105A0D"/>
    <w:rsid w:val="00155FF3"/>
    <w:rsid w:val="001638C9"/>
    <w:rsid w:val="00170152"/>
    <w:rsid w:val="00182A3A"/>
    <w:rsid w:val="001A357B"/>
    <w:rsid w:val="001A6DE8"/>
    <w:rsid w:val="001D537F"/>
    <w:rsid w:val="001E3999"/>
    <w:rsid w:val="001F0B2B"/>
    <w:rsid w:val="001F5F1F"/>
    <w:rsid w:val="00202D16"/>
    <w:rsid w:val="0023037C"/>
    <w:rsid w:val="0023433D"/>
    <w:rsid w:val="00235D0A"/>
    <w:rsid w:val="00250008"/>
    <w:rsid w:val="0025003F"/>
    <w:rsid w:val="002F0369"/>
    <w:rsid w:val="002F5A70"/>
    <w:rsid w:val="0030718E"/>
    <w:rsid w:val="00310792"/>
    <w:rsid w:val="003114F4"/>
    <w:rsid w:val="00313A15"/>
    <w:rsid w:val="00325523"/>
    <w:rsid w:val="0034418A"/>
    <w:rsid w:val="00363D18"/>
    <w:rsid w:val="003A1AD5"/>
    <w:rsid w:val="003A43D3"/>
    <w:rsid w:val="003C4F46"/>
    <w:rsid w:val="003E724B"/>
    <w:rsid w:val="003F1213"/>
    <w:rsid w:val="004147A6"/>
    <w:rsid w:val="00472536"/>
    <w:rsid w:val="00495A8D"/>
    <w:rsid w:val="004B2F44"/>
    <w:rsid w:val="004C5311"/>
    <w:rsid w:val="004F37FE"/>
    <w:rsid w:val="004F41FF"/>
    <w:rsid w:val="00521172"/>
    <w:rsid w:val="00525E2D"/>
    <w:rsid w:val="00571B1C"/>
    <w:rsid w:val="0057362B"/>
    <w:rsid w:val="005A554A"/>
    <w:rsid w:val="005B6232"/>
    <w:rsid w:val="005D730F"/>
    <w:rsid w:val="005F4752"/>
    <w:rsid w:val="00612FD7"/>
    <w:rsid w:val="0066143F"/>
    <w:rsid w:val="00671946"/>
    <w:rsid w:val="00684CE6"/>
    <w:rsid w:val="00695292"/>
    <w:rsid w:val="006A0FEE"/>
    <w:rsid w:val="006D0AA2"/>
    <w:rsid w:val="006D7DEE"/>
    <w:rsid w:val="006E56D5"/>
    <w:rsid w:val="006F614A"/>
    <w:rsid w:val="00701D01"/>
    <w:rsid w:val="00720976"/>
    <w:rsid w:val="00777855"/>
    <w:rsid w:val="00792FB8"/>
    <w:rsid w:val="00793DD4"/>
    <w:rsid w:val="007A7F0B"/>
    <w:rsid w:val="007E1ECD"/>
    <w:rsid w:val="007F38C5"/>
    <w:rsid w:val="007F6D92"/>
    <w:rsid w:val="007F77DD"/>
    <w:rsid w:val="008019FD"/>
    <w:rsid w:val="00810B04"/>
    <w:rsid w:val="00820361"/>
    <w:rsid w:val="0084058F"/>
    <w:rsid w:val="0086579A"/>
    <w:rsid w:val="008854C2"/>
    <w:rsid w:val="0089229C"/>
    <w:rsid w:val="008B0762"/>
    <w:rsid w:val="008C5DA6"/>
    <w:rsid w:val="008C731E"/>
    <w:rsid w:val="008D32AC"/>
    <w:rsid w:val="008D65F0"/>
    <w:rsid w:val="0091346D"/>
    <w:rsid w:val="00931EE5"/>
    <w:rsid w:val="009518D6"/>
    <w:rsid w:val="00960ADF"/>
    <w:rsid w:val="00964380"/>
    <w:rsid w:val="00980875"/>
    <w:rsid w:val="009814A7"/>
    <w:rsid w:val="009C48AA"/>
    <w:rsid w:val="009F56C1"/>
    <w:rsid w:val="009F792F"/>
    <w:rsid w:val="00A0143C"/>
    <w:rsid w:val="00A414CA"/>
    <w:rsid w:val="00A52CA7"/>
    <w:rsid w:val="00A95400"/>
    <w:rsid w:val="00AB4242"/>
    <w:rsid w:val="00AD15C5"/>
    <w:rsid w:val="00AD446A"/>
    <w:rsid w:val="00AE0D3E"/>
    <w:rsid w:val="00B333CA"/>
    <w:rsid w:val="00B6231B"/>
    <w:rsid w:val="00B96D46"/>
    <w:rsid w:val="00BD2042"/>
    <w:rsid w:val="00BD78D6"/>
    <w:rsid w:val="00BE1997"/>
    <w:rsid w:val="00C1040E"/>
    <w:rsid w:val="00C1337A"/>
    <w:rsid w:val="00C24C14"/>
    <w:rsid w:val="00C3724B"/>
    <w:rsid w:val="00C400F6"/>
    <w:rsid w:val="00C41657"/>
    <w:rsid w:val="00C42226"/>
    <w:rsid w:val="00C44661"/>
    <w:rsid w:val="00C555CA"/>
    <w:rsid w:val="00C67CC2"/>
    <w:rsid w:val="00C75F7E"/>
    <w:rsid w:val="00C87A67"/>
    <w:rsid w:val="00CA6C90"/>
    <w:rsid w:val="00D053AF"/>
    <w:rsid w:val="00D12F3A"/>
    <w:rsid w:val="00D45EC2"/>
    <w:rsid w:val="00D5015A"/>
    <w:rsid w:val="00D82155"/>
    <w:rsid w:val="00D90FDA"/>
    <w:rsid w:val="00DA1CB6"/>
    <w:rsid w:val="00DA6C51"/>
    <w:rsid w:val="00DC23AD"/>
    <w:rsid w:val="00DC30C3"/>
    <w:rsid w:val="00E100FE"/>
    <w:rsid w:val="00E248B7"/>
    <w:rsid w:val="00E33FAB"/>
    <w:rsid w:val="00E713CA"/>
    <w:rsid w:val="00E82966"/>
    <w:rsid w:val="00EC12EF"/>
    <w:rsid w:val="00EE11E5"/>
    <w:rsid w:val="00EE4FAD"/>
    <w:rsid w:val="00F07E8E"/>
    <w:rsid w:val="00F46705"/>
    <w:rsid w:val="00F6399C"/>
    <w:rsid w:val="00FC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0C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0F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2FB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2FB8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8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699</Words>
  <Characters>3985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Skeie</dc:creator>
  <cp:keywords/>
  <dc:description/>
  <cp:lastModifiedBy>Elyse Coker</cp:lastModifiedBy>
  <cp:revision>6</cp:revision>
  <cp:lastPrinted>2018-11-08T20:06:00Z</cp:lastPrinted>
  <dcterms:created xsi:type="dcterms:W3CDTF">2018-11-26T19:08:00Z</dcterms:created>
  <dcterms:modified xsi:type="dcterms:W3CDTF">2019-01-10T18:43:00Z</dcterms:modified>
</cp:coreProperties>
</file>